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14C75">
        <w:rPr>
          <w:rFonts w:cs="Arial"/>
          <w:b/>
          <w:caps/>
          <w:sz w:val="28"/>
          <w:szCs w:val="28"/>
        </w:rPr>
        <w:t>1273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14C7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14C75">
              <w:rPr>
                <w:rFonts w:cs="Arial"/>
                <w:sz w:val="20"/>
                <w:szCs w:val="20"/>
              </w:rPr>
              <w:t>Ao Prefeito, juntamente com a Secretaria de Mobilidade Urbana e Infraestrutura, para que sejam tomadas as providências cabíveis para que façam as manutenções na ponte existente na Estrada Kamura, no Bairro Figueira.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</w:t>
      </w:r>
      <w:r w:rsidR="00314C75" w:rsidRPr="00314C75">
        <w:rPr>
          <w:rFonts w:cs="Arial"/>
        </w:rPr>
        <w:t>, juntamente com a Secretaria de Mobilidade Urbana e Infraestrutura, para que façam as manutenções na ponte existente na Estrada Kamura, no Bairro Figueira.</w:t>
      </w:r>
    </w:p>
    <w:p w:rsidR="00314C75" w:rsidRDefault="00314C75" w:rsidP="00314C7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314C75">
        <w:rPr>
          <w:rFonts w:cs="Arial"/>
        </w:rPr>
        <w:t>Conforme fotos anexas, a mesma encontra-se com as madeiras velhas, em estado de depreciação e a estrutura</w:t>
      </w:r>
      <w:r>
        <w:rPr>
          <w:rFonts w:cs="Arial"/>
        </w:rPr>
        <w:t>,</w:t>
      </w:r>
      <w:r w:rsidRPr="00314C75">
        <w:rPr>
          <w:rFonts w:cs="Arial"/>
        </w:rPr>
        <w:t xml:space="preserve"> que é de ferro</w:t>
      </w:r>
      <w:r>
        <w:rPr>
          <w:rFonts w:cs="Arial"/>
        </w:rPr>
        <w:t>,</w:t>
      </w:r>
      <w:r w:rsidRPr="00314C75">
        <w:rPr>
          <w:rFonts w:cs="Arial"/>
        </w:rPr>
        <w:t xml:space="preserve"> está toda enferrujada. </w:t>
      </w:r>
    </w:p>
    <w:p w:rsidR="00314C75" w:rsidRPr="00314C75" w:rsidRDefault="00314C75" w:rsidP="00314C7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314C75">
        <w:rPr>
          <w:rFonts w:cs="Arial"/>
        </w:rPr>
        <w:t xml:space="preserve">Além </w:t>
      </w:r>
      <w:r>
        <w:rPr>
          <w:rFonts w:cs="Arial"/>
        </w:rPr>
        <w:t>disso, há</w:t>
      </w:r>
      <w:r w:rsidRPr="00314C75">
        <w:rPr>
          <w:rFonts w:cs="Arial"/>
        </w:rPr>
        <w:t xml:space="preserve"> presença de muitos insetos e animais peçonhe</w:t>
      </w:r>
      <w:r>
        <w:rPr>
          <w:rFonts w:cs="Arial"/>
        </w:rPr>
        <w:t>n</w:t>
      </w:r>
      <w:r w:rsidRPr="00314C75">
        <w:rPr>
          <w:rFonts w:cs="Arial"/>
        </w:rPr>
        <w:t>tos</w:t>
      </w:r>
      <w:r>
        <w:rPr>
          <w:rFonts w:cs="Arial"/>
        </w:rPr>
        <w:t xml:space="preserve"> no local</w:t>
      </w:r>
      <w:r w:rsidRPr="00314C75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14C75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14C75" w:rsidRPr="005D429C" w:rsidRDefault="00314C75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314C75" w:rsidRPr="005D429C" w:rsidRDefault="00314C75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314C75" w:rsidRDefault="00314C75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314C75" w:rsidRDefault="00314C75">
      <w:pPr>
        <w:rPr>
          <w:rFonts w:cs="Arial"/>
        </w:rPr>
      </w:pPr>
      <w:r>
        <w:rPr>
          <w:rFonts w:cs="Arial"/>
        </w:rPr>
        <w:br w:type="page"/>
      </w:r>
    </w:p>
    <w:p w:rsidR="00314C75" w:rsidRDefault="00314C75">
      <w:pPr>
        <w:rPr>
          <w:rFonts w:cs="Arial"/>
        </w:rPr>
      </w:pPr>
    </w:p>
    <w:p w:rsidR="00314C75" w:rsidRDefault="00314C75">
      <w:pPr>
        <w:rPr>
          <w:rFonts w:cs="Arial"/>
        </w:rPr>
      </w:pPr>
    </w:p>
    <w:p w:rsidR="00314C75" w:rsidRDefault="00314C75">
      <w:pPr>
        <w:rPr>
          <w:rFonts w:cs="Arial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4716"/>
      </w:tblGrid>
      <w:tr w:rsidR="00314C75" w:rsidTr="00314C75">
        <w:tc>
          <w:tcPr>
            <w:tcW w:w="4743" w:type="dxa"/>
          </w:tcPr>
          <w:p w:rsidR="00314C75" w:rsidRDefault="00314C75">
            <w:pPr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42A8BBBB">
                  <wp:extent cx="2921508" cy="5193792"/>
                  <wp:effectExtent l="0" t="0" r="0" b="6985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606" cy="51957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4" w:type="dxa"/>
          </w:tcPr>
          <w:p w:rsidR="00314C75" w:rsidRDefault="00314C75">
            <w:pPr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44A817C2">
                  <wp:extent cx="2880000" cy="1620228"/>
                  <wp:effectExtent l="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6202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14C75" w:rsidRDefault="00314C75">
            <w:pPr>
              <w:rPr>
                <w:rFonts w:cs="Arial"/>
              </w:rPr>
            </w:pPr>
          </w:p>
          <w:p w:rsidR="00314C75" w:rsidRDefault="00314C75">
            <w:pPr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55C148A6">
                  <wp:extent cx="2880000" cy="1620228"/>
                  <wp:effectExtent l="0" t="0" r="0" b="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6202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14C75" w:rsidRDefault="00314C75">
            <w:pPr>
              <w:rPr>
                <w:rFonts w:cs="Arial"/>
              </w:rPr>
            </w:pPr>
          </w:p>
          <w:p w:rsidR="00314C75" w:rsidRDefault="00314C75">
            <w:pPr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41D3DEF4">
                  <wp:extent cx="2880000" cy="1620228"/>
                  <wp:effectExtent l="0" t="0" r="0" b="0"/>
                  <wp:docPr id="12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6202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4C75" w:rsidRDefault="00314C75">
      <w:pPr>
        <w:rPr>
          <w:rFonts w:cs="Arial"/>
        </w:rPr>
      </w:pPr>
    </w:p>
    <w:p w:rsidR="003C3E53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Sect="007D39F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4E1" w:rsidRDefault="00F074E1">
      <w:r>
        <w:separator/>
      </w:r>
    </w:p>
  </w:endnote>
  <w:endnote w:type="continuationSeparator" w:id="0">
    <w:p w:rsidR="00F074E1" w:rsidRDefault="00F07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4E1" w:rsidRDefault="00F074E1">
      <w:r>
        <w:separator/>
      </w:r>
    </w:p>
  </w:footnote>
  <w:footnote w:type="continuationSeparator" w:id="0">
    <w:p w:rsidR="00F074E1" w:rsidRDefault="00F07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14C75">
      <w:rPr>
        <w:rFonts w:cs="Arial"/>
        <w:b/>
        <w:sz w:val="20"/>
        <w:szCs w:val="20"/>
        <w:u w:val="single"/>
      </w:rPr>
      <w:t>1273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314C75">
      <w:rPr>
        <w:rFonts w:cs="Arial"/>
        <w:b/>
        <w:sz w:val="20"/>
        <w:szCs w:val="20"/>
        <w:u w:val="single"/>
      </w:rPr>
      <w:t>– Vereador Dr. Rodrigo Salomon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14C7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14C7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4C75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128B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074E1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BC105-79A3-4C62-B9B8-04460AB87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8</TotalTime>
  <Pages>2</Pages>
  <Words>145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2021-05-10T16:40:00Z</dcterms:created>
  <dcterms:modified xsi:type="dcterms:W3CDTF">2021-05-10T16:48:00Z</dcterms:modified>
</cp:coreProperties>
</file>